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5D801" w14:textId="77777777" w:rsidR="009F2D7C" w:rsidRDefault="009F2D7C" w:rsidP="009F2D7C">
      <w:r>
        <w:rPr>
          <w:u w:val="single"/>
        </w:rPr>
        <w:t>John YONGE</w:t>
      </w:r>
      <w:r>
        <w:t xml:space="preserve">         (fl.1421)</w:t>
      </w:r>
    </w:p>
    <w:p w14:paraId="4EAC5FB3" w14:textId="77777777" w:rsidR="009F2D7C" w:rsidRDefault="009F2D7C" w:rsidP="009F2D7C">
      <w:r>
        <w:t xml:space="preserve">Vicar of </w:t>
      </w:r>
      <w:proofErr w:type="spellStart"/>
      <w:r>
        <w:t>Neen</w:t>
      </w:r>
      <w:proofErr w:type="spellEnd"/>
      <w:r>
        <w:t xml:space="preserve"> Savage, Shropshire.</w:t>
      </w:r>
    </w:p>
    <w:p w14:paraId="45E03EDA" w14:textId="77777777" w:rsidR="009F2D7C" w:rsidRDefault="009F2D7C" w:rsidP="009F2D7C"/>
    <w:p w14:paraId="46D80F74" w14:textId="77777777" w:rsidR="009F2D7C" w:rsidRDefault="009F2D7C" w:rsidP="009F2D7C"/>
    <w:p w14:paraId="69D5C24F" w14:textId="77777777" w:rsidR="009F2D7C" w:rsidRDefault="009F2D7C" w:rsidP="009F2D7C">
      <w:r>
        <w:t xml:space="preserve">  </w:t>
      </w:r>
      <w:r>
        <w:tab/>
        <w:t>1421</w:t>
      </w:r>
      <w:r>
        <w:tab/>
        <w:t>He became Vicar.</w:t>
      </w:r>
    </w:p>
    <w:p w14:paraId="488C437D" w14:textId="77777777" w:rsidR="009F2D7C" w:rsidRDefault="009F2D7C" w:rsidP="009F2D7C">
      <w:r>
        <w:tab/>
      </w:r>
      <w:r>
        <w:tab/>
        <w:t>(</w:t>
      </w:r>
      <w:hyperlink r:id="rId6" w:history="1">
        <w:r w:rsidRPr="001E1A92">
          <w:rPr>
            <w:rStyle w:val="Hyperlink"/>
          </w:rPr>
          <w:t>www.melocki.org.uk/diocese/NeenSavage.html</w:t>
        </w:r>
      </w:hyperlink>
      <w:r>
        <w:t>)</w:t>
      </w:r>
    </w:p>
    <w:p w14:paraId="4805F6BD" w14:textId="77777777" w:rsidR="009F2D7C" w:rsidRDefault="009F2D7C" w:rsidP="009F2D7C">
      <w:r>
        <w:t>14 Apr.</w:t>
      </w:r>
      <w:r>
        <w:tab/>
        <w:t xml:space="preserve">He exchanged with Richard </w:t>
      </w:r>
      <w:proofErr w:type="spellStart"/>
      <w:r>
        <w:t>Berde</w:t>
      </w:r>
      <w:proofErr w:type="spellEnd"/>
      <w:r>
        <w:t>, Vicar of Bucknell(q.v.).  (ibid.)</w:t>
      </w:r>
    </w:p>
    <w:p w14:paraId="27D792D1" w14:textId="77777777" w:rsidR="009F2D7C" w:rsidRDefault="009F2D7C" w:rsidP="009F2D7C"/>
    <w:p w14:paraId="142833D2" w14:textId="77777777" w:rsidR="009F2D7C" w:rsidRDefault="009F2D7C" w:rsidP="009F2D7C"/>
    <w:p w14:paraId="6558B53C" w14:textId="77777777" w:rsidR="009F2D7C" w:rsidRDefault="009F2D7C" w:rsidP="009F2D7C">
      <w:r>
        <w:t>25 September 2019</w:t>
      </w:r>
    </w:p>
    <w:p w14:paraId="20142D19" w14:textId="77777777" w:rsidR="006B2F86" w:rsidRPr="00E71FC3" w:rsidRDefault="009F2D7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A4DFA" w14:textId="77777777" w:rsidR="009F2D7C" w:rsidRDefault="009F2D7C" w:rsidP="00E71FC3">
      <w:r>
        <w:separator/>
      </w:r>
    </w:p>
  </w:endnote>
  <w:endnote w:type="continuationSeparator" w:id="0">
    <w:p w14:paraId="6555D25C" w14:textId="77777777" w:rsidR="009F2D7C" w:rsidRDefault="009F2D7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8928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2E748" w14:textId="77777777" w:rsidR="009F2D7C" w:rsidRDefault="009F2D7C" w:rsidP="00E71FC3">
      <w:r>
        <w:separator/>
      </w:r>
    </w:p>
  </w:footnote>
  <w:footnote w:type="continuationSeparator" w:id="0">
    <w:p w14:paraId="5A54FEB2" w14:textId="77777777" w:rsidR="009F2D7C" w:rsidRDefault="009F2D7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D7C"/>
    <w:rsid w:val="001A7C09"/>
    <w:rsid w:val="00577BD5"/>
    <w:rsid w:val="00656CBA"/>
    <w:rsid w:val="006A1F77"/>
    <w:rsid w:val="00733BE7"/>
    <w:rsid w:val="009F2D7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F3F8E"/>
  <w15:chartTrackingRefBased/>
  <w15:docId w15:val="{23A46C6F-D4F6-471E-8F70-CA52845CA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D7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F2D7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NeenSavage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2020-02-12T20:32:00Z</dcterms:created>
  <dcterms:modified xsi:type="dcterms:W3CDTF">2020-02-12T20:33:00Z</dcterms:modified>
</cp:coreProperties>
</file>